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9ED40" w14:textId="77777777" w:rsidR="007B2BB0" w:rsidRDefault="007B2BB0" w:rsidP="007B2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BROWN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75CF7A17" w14:textId="77777777" w:rsidR="007B2BB0" w:rsidRDefault="007B2BB0" w:rsidP="007B2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38BB1A4" w14:textId="77777777" w:rsidR="007B2BB0" w:rsidRDefault="007B2BB0" w:rsidP="007B2BB0">
      <w:pPr>
        <w:pStyle w:val="NoSpacing"/>
        <w:rPr>
          <w:rFonts w:cs="Times New Roman"/>
          <w:szCs w:val="24"/>
        </w:rPr>
      </w:pPr>
    </w:p>
    <w:p w14:paraId="112AA464" w14:textId="77777777" w:rsidR="007B2BB0" w:rsidRDefault="007B2BB0" w:rsidP="007B2BB0">
      <w:pPr>
        <w:pStyle w:val="NoSpacing"/>
        <w:rPr>
          <w:rFonts w:cs="Times New Roman"/>
          <w:szCs w:val="24"/>
        </w:rPr>
      </w:pPr>
    </w:p>
    <w:p w14:paraId="2BF15291" w14:textId="77777777" w:rsidR="007B2BB0" w:rsidRDefault="007B2BB0" w:rsidP="007B2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became apprenticed to William Clerk of London, draper(q.v.).</w:t>
      </w:r>
    </w:p>
    <w:p w14:paraId="63F94E07" w14:textId="77777777" w:rsidR="007B2BB0" w:rsidRDefault="007B2BB0" w:rsidP="007B2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AE1FD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6E335C13" w14:textId="77777777" w:rsidR="007B2BB0" w:rsidRDefault="007B2BB0" w:rsidP="007B2BB0">
      <w:pPr>
        <w:pStyle w:val="NoSpacing"/>
        <w:rPr>
          <w:rFonts w:cs="Times New Roman"/>
          <w:szCs w:val="24"/>
        </w:rPr>
      </w:pPr>
    </w:p>
    <w:p w14:paraId="43603692" w14:textId="77777777" w:rsidR="007B2BB0" w:rsidRDefault="007B2BB0" w:rsidP="007B2BB0">
      <w:pPr>
        <w:pStyle w:val="NoSpacing"/>
        <w:rPr>
          <w:rFonts w:cs="Times New Roman"/>
          <w:szCs w:val="24"/>
        </w:rPr>
      </w:pPr>
    </w:p>
    <w:p w14:paraId="5D1A47A5" w14:textId="77777777" w:rsidR="007B2BB0" w:rsidRDefault="007B2BB0" w:rsidP="007B2BB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2BC41B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C9466" w14:textId="77777777" w:rsidR="007B2BB0" w:rsidRDefault="007B2BB0" w:rsidP="009139A6">
      <w:r>
        <w:separator/>
      </w:r>
    </w:p>
  </w:endnote>
  <w:endnote w:type="continuationSeparator" w:id="0">
    <w:p w14:paraId="4D3E09D7" w14:textId="77777777" w:rsidR="007B2BB0" w:rsidRDefault="007B2B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A0A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7DC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B6C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D3800" w14:textId="77777777" w:rsidR="007B2BB0" w:rsidRDefault="007B2BB0" w:rsidP="009139A6">
      <w:r>
        <w:separator/>
      </w:r>
    </w:p>
  </w:footnote>
  <w:footnote w:type="continuationSeparator" w:id="0">
    <w:p w14:paraId="68218F29" w14:textId="77777777" w:rsidR="007B2BB0" w:rsidRDefault="007B2B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CE6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102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A8B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B0"/>
    <w:rsid w:val="000666E0"/>
    <w:rsid w:val="001C5947"/>
    <w:rsid w:val="002510B7"/>
    <w:rsid w:val="00270799"/>
    <w:rsid w:val="005C130B"/>
    <w:rsid w:val="007B2BB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DCEF8"/>
  <w15:chartTrackingRefBased/>
  <w15:docId w15:val="{D522742A-100A-4843-8101-8B9DCC22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2B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2024-07-04T09:24:00Z</dcterms:created>
  <dcterms:modified xsi:type="dcterms:W3CDTF">2024-07-04T09:24:00Z</dcterms:modified>
</cp:coreProperties>
</file>